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167" w:rsidRPr="008978B2" w:rsidRDefault="00AC316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AC3167" w:rsidRPr="008978B2" w:rsidRDefault="00AC316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17.03.2017</w:t>
      </w:r>
    </w:p>
    <w:p w:rsidR="00AC3167" w:rsidRPr="008978B2" w:rsidRDefault="00AC316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AC3167" w:rsidRPr="008978B2" w:rsidRDefault="00AC316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AC3167" w:rsidRPr="008978B2" w:rsidRDefault="00AC3167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AC3167" w:rsidRPr="008978B2" w:rsidRDefault="00AC3167" w:rsidP="004D7FC3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AC3167" w:rsidRDefault="00AC3167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AC3167" w:rsidRPr="008978B2" w:rsidRDefault="00AC3167" w:rsidP="00CC4080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E53A33">
        <w:rPr>
          <w:rFonts w:ascii="Comic Sans MS" w:hAnsi="Comic Sans MS" w:cs="Calibri"/>
          <w:sz w:val="20"/>
          <w:szCs w:val="20"/>
        </w:rPr>
        <w:t>Sınıfın uygun bir köşesi ÇANAKKALE ZAFERİ VE ŞEHİTLERİ ANMA GÜNÜNE uygun hazırlanır.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E53A33">
        <w:rPr>
          <w:rFonts w:ascii="Comic Sans MS" w:hAnsi="Comic Sans MS" w:cs="Calibri"/>
          <w:sz w:val="20"/>
          <w:szCs w:val="20"/>
        </w:rPr>
        <w:t>Çoc</w:t>
      </w:r>
      <w:r w:rsidRPr="003A33B0">
        <w:rPr>
          <w:rFonts w:ascii="Comic Sans MS" w:hAnsi="Comic Sans MS" w:cs="Calibri"/>
          <w:sz w:val="20"/>
          <w:szCs w:val="20"/>
        </w:rPr>
        <w:t>uklara n</w:t>
      </w:r>
      <w:r w:rsidRPr="003A33B0">
        <w:rPr>
          <w:rFonts w:ascii="Comic Sans MS" w:hAnsi="Comic Sans MS"/>
          <w:sz w:val="20"/>
          <w:szCs w:val="20"/>
        </w:rPr>
        <w:t>asıl oldukları sorularak kısaca sohbet edilir.</w:t>
      </w:r>
      <w:r>
        <w:rPr>
          <w:rFonts w:ascii="Comic Sans MS" w:hAnsi="Comic Sans MS"/>
          <w:sz w:val="20"/>
          <w:szCs w:val="20"/>
        </w:rPr>
        <w:t xml:space="preserve"> Çocukların dikkati hazırlanan merkeze çekilir. </w:t>
      </w:r>
      <w:r w:rsidRPr="003A33B0">
        <w:rPr>
          <w:rFonts w:ascii="Comic Sans MS" w:hAnsi="Comic Sans MS"/>
          <w:sz w:val="20"/>
          <w:szCs w:val="20"/>
        </w:rPr>
        <w:t>Çocuklara hangi öğrenme merkezine geçecekleri sorulup kararsız olanlara rehberlik edil</w:t>
      </w:r>
      <w:r w:rsidRPr="008978B2">
        <w:rPr>
          <w:rFonts w:ascii="Comic Sans MS" w:hAnsi="Comic Sans MS"/>
          <w:sz w:val="20"/>
          <w:szCs w:val="20"/>
        </w:rPr>
        <w:t>ir. Öğrenme merkezini seçen çocuk ilgisi doğrultusunda etkinliğini sürdürür.</w:t>
      </w:r>
    </w:p>
    <w:p w:rsidR="00AC3167" w:rsidRPr="008978B2" w:rsidRDefault="00AC316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AC3167" w:rsidRPr="008978B2" w:rsidRDefault="00AC316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AC3167" w:rsidRPr="008978B2" w:rsidRDefault="00AC3167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AC3167" w:rsidRPr="008978B2" w:rsidRDefault="00AC316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AC3167" w:rsidRPr="008978B2" w:rsidRDefault="00AC3167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AC3167" w:rsidRPr="008978B2" w:rsidRDefault="00AC316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AC3167" w:rsidRPr="008978B2" w:rsidRDefault="00AC316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ÇANAKKALE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Türkçe Dil- Sanat-oyun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AC3167" w:rsidRPr="008978B2" w:rsidRDefault="00AC316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AC3167" w:rsidRPr="008978B2" w:rsidRDefault="00AC316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AC3167" w:rsidRPr="008978B2" w:rsidRDefault="00AC316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AC3167" w:rsidRPr="004D7FC3" w:rsidRDefault="00AC316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AC3167" w:rsidRPr="008978B2" w:rsidRDefault="00AC316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AC3167" w:rsidRPr="008978B2" w:rsidRDefault="00AC316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AC3167" w:rsidRPr="008978B2" w:rsidRDefault="00AC316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AC3167" w:rsidRDefault="00AC316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AC3167" w:rsidRDefault="00AC316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AC3167" w:rsidRPr="008978B2" w:rsidRDefault="00AC316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AC3167" w:rsidRDefault="00AC3167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AC3167" w:rsidRDefault="00AC3167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AC3167" w:rsidRPr="009322A4" w:rsidRDefault="00AC3167" w:rsidP="009322A4"/>
    <w:p w:rsidR="00AC3167" w:rsidRDefault="00AC3167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AC3167" w:rsidRDefault="00AC3167" w:rsidP="00852BCE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ÇANAKKALE </w:t>
      </w:r>
    </w:p>
    <w:p w:rsidR="00AC3167" w:rsidRPr="00436F22" w:rsidRDefault="00AC3167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Türkçe Dil- Sanat-Oyun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(Bütünleştirilmiş- Küçük Grup Etkinlik</w:t>
      </w:r>
      <w:r w:rsidRPr="00436F22">
        <w:rPr>
          <w:rFonts w:ascii="Comic Sans MS" w:hAnsi="Comic Sans MS"/>
          <w:bCs/>
          <w:sz w:val="20"/>
          <w:szCs w:val="20"/>
        </w:rPr>
        <w:t>)</w:t>
      </w:r>
    </w:p>
    <w:p w:rsidR="00AC3167" w:rsidRDefault="00AC3167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  <w:r>
        <w:rPr>
          <w:rFonts w:ascii="Comic Sans MS" w:hAnsi="Comic Sans MS"/>
          <w:bCs/>
          <w:sz w:val="20"/>
          <w:szCs w:val="20"/>
        </w:rPr>
        <w:t xml:space="preserve"> </w:t>
      </w:r>
    </w:p>
    <w:p w:rsidR="00AC3167" w:rsidRPr="00BB3A48" w:rsidRDefault="00AC316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3.9pt;width:276.75pt;height:19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">
            <v:textbox>
              <w:txbxContent>
                <w:p w:rsidR="00AC3167" w:rsidRDefault="00AC3167" w:rsidP="003E04E7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C3167" w:rsidRDefault="00AC3167" w:rsidP="003E04E7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B787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 VE GÖSTERGELERİ</w:t>
                  </w:r>
                </w:p>
                <w:p w:rsidR="00AC3167" w:rsidRPr="00675AC0" w:rsidRDefault="00AC3167" w:rsidP="00675AC0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AC3167" w:rsidRPr="00675AC0" w:rsidRDefault="00AC3167" w:rsidP="00675AC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75AC0">
                    <w:rPr>
                      <w:rFonts w:ascii="Comic Sans MS" w:hAnsi="Comic Sans MS"/>
                      <w:sz w:val="20"/>
                      <w:szCs w:val="20"/>
                    </w:rPr>
                    <w:t>Kazanım 1. Nesne/durum/olaya dikkatini verir.</w:t>
                  </w:r>
                </w:p>
                <w:p w:rsidR="00AC3167" w:rsidRPr="00675AC0" w:rsidRDefault="00AC3167" w:rsidP="00675AC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75AC0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675AC0">
                    <w:rPr>
                      <w:rFonts w:ascii="Comic Sans MS" w:hAnsi="Comic Sans MS"/>
                      <w:sz w:val="20"/>
                      <w:szCs w:val="20"/>
                    </w:rPr>
                    <w:t>Dikkat edilmesi gereken nesne/durum/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olaya odaklanır.</w:t>
                  </w:r>
                </w:p>
                <w:p w:rsidR="00AC3167" w:rsidRPr="00675AC0" w:rsidRDefault="00AC3167" w:rsidP="00675AC0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GELİŞİM</w:t>
                  </w:r>
                </w:p>
                <w:p w:rsidR="00AC3167" w:rsidRPr="00675AC0" w:rsidRDefault="00AC3167" w:rsidP="00675AC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75AC0">
                    <w:rPr>
                      <w:rFonts w:ascii="Comic Sans MS" w:hAnsi="Comic Sans MS"/>
                      <w:sz w:val="20"/>
                      <w:szCs w:val="20"/>
                    </w:rPr>
                    <w:t>Kazanım 1. Yer değiştirme hareketleri yapar.</w:t>
                  </w:r>
                </w:p>
                <w:p w:rsidR="00AC3167" w:rsidRPr="00675AC0" w:rsidRDefault="00AC3167" w:rsidP="00675AC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75AC0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Yönergeler doğrultusunda koşar.</w:t>
                  </w:r>
                </w:p>
                <w:p w:rsidR="00AC3167" w:rsidRPr="00675AC0" w:rsidRDefault="00AC3167" w:rsidP="00675AC0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SOSYAL DUYGUSAL GELİŞİM</w:t>
                  </w:r>
                </w:p>
                <w:p w:rsidR="00AC3167" w:rsidRPr="00675AC0" w:rsidRDefault="00AC3167" w:rsidP="00675AC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75AC0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10. Sorumluluklarını yerine getirir. </w:t>
                  </w:r>
                </w:p>
                <w:p w:rsidR="00AC3167" w:rsidRPr="00AE1C83" w:rsidRDefault="00AC3167" w:rsidP="00675AC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75AC0">
                    <w:rPr>
                      <w:rFonts w:ascii="Comic Sans MS" w:hAnsi="Comic Sans MS"/>
                      <w:sz w:val="20"/>
                      <w:szCs w:val="20"/>
                    </w:rPr>
                    <w:t>Göstergeleri: Sorumluluk almaya istekli olduğunu gösterir. Üstlend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iği sorumluluğu yerine getirir.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295.15pt;margin-top:3.9pt;width:442pt;height:414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">
            <v:textbox>
              <w:txbxContent>
                <w:p w:rsidR="00AC3167" w:rsidRDefault="00AC3167" w:rsidP="00A54085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C3167" w:rsidRDefault="00AC3167" w:rsidP="001A1FCA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35BC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AC3167" w:rsidRPr="00627EAA" w:rsidRDefault="00AC3167" w:rsidP="001A1FC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27EAA">
                    <w:rPr>
                      <w:rFonts w:ascii="Comic Sans MS" w:hAnsi="Comic Sans MS"/>
                      <w:sz w:val="20"/>
                      <w:szCs w:val="20"/>
                    </w:rPr>
                    <w:t>ÇANAKKALE şarkısı söylenir</w:t>
                  </w:r>
                </w:p>
                <w:p w:rsidR="00AC3167" w:rsidRPr="00627EAA" w:rsidRDefault="00AC3167" w:rsidP="00627E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27EAA">
                    <w:rPr>
                      <w:rFonts w:ascii="Comic Sans MS" w:hAnsi="Comic Sans MS"/>
                      <w:sz w:val="20"/>
                      <w:szCs w:val="20"/>
                    </w:rPr>
                    <w:t>Çanakkale içinde aynalı çarşı</w:t>
                  </w:r>
                </w:p>
                <w:p w:rsidR="00AC3167" w:rsidRPr="00627EAA" w:rsidRDefault="00AC3167" w:rsidP="00627E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27EAA">
                    <w:rPr>
                      <w:rFonts w:ascii="Comic Sans MS" w:hAnsi="Comic Sans MS"/>
                      <w:sz w:val="20"/>
                      <w:szCs w:val="20"/>
                    </w:rPr>
                    <w:t>Ana ben gidiyom düşmana karşı</w:t>
                  </w:r>
                </w:p>
                <w:p w:rsidR="00AC3167" w:rsidRPr="00627EAA" w:rsidRDefault="00AC3167" w:rsidP="00627E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27EAA">
                    <w:rPr>
                      <w:rFonts w:ascii="Comic Sans MS" w:hAnsi="Comic Sans MS"/>
                      <w:sz w:val="20"/>
                      <w:szCs w:val="20"/>
                    </w:rPr>
                    <w:t>Of gençliğim eyvah</w:t>
                  </w:r>
                </w:p>
                <w:p w:rsidR="00AC3167" w:rsidRPr="00627EAA" w:rsidRDefault="00AC3167" w:rsidP="00627E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Pr="00627EAA">
                    <w:rPr>
                      <w:rFonts w:ascii="Comic Sans MS" w:hAnsi="Comic Sans MS"/>
                      <w:sz w:val="20"/>
                      <w:szCs w:val="20"/>
                    </w:rPr>
                    <w:t>Çanakkale içinde bir uzun selvi</w:t>
                  </w:r>
                </w:p>
                <w:p w:rsidR="00AC3167" w:rsidRPr="00627EAA" w:rsidRDefault="00AC3167" w:rsidP="00627E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Pr="00627EAA">
                    <w:rPr>
                      <w:rFonts w:ascii="Comic Sans MS" w:hAnsi="Comic Sans MS"/>
                      <w:sz w:val="20"/>
                      <w:szCs w:val="20"/>
                    </w:rPr>
                    <w:t>Kimimiz nişanlı kimimiz evli</w:t>
                  </w:r>
                </w:p>
                <w:p w:rsidR="00AC3167" w:rsidRPr="00627EAA" w:rsidRDefault="00AC3167" w:rsidP="00627E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Pr="00627EAA">
                    <w:rPr>
                      <w:rFonts w:ascii="Comic Sans MS" w:hAnsi="Comic Sans MS"/>
                      <w:sz w:val="20"/>
                      <w:szCs w:val="20"/>
                    </w:rPr>
                    <w:t>Of gençliğim eyvah</w:t>
                  </w:r>
                </w:p>
                <w:p w:rsidR="00AC3167" w:rsidRPr="00627EAA" w:rsidRDefault="00AC3167" w:rsidP="00627E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27EAA">
                    <w:rPr>
                      <w:rFonts w:ascii="Comic Sans MS" w:hAnsi="Comic Sans MS"/>
                      <w:sz w:val="20"/>
                      <w:szCs w:val="20"/>
                    </w:rPr>
                    <w:t>Çanakkale içinde bir dolu testi</w:t>
                  </w:r>
                </w:p>
                <w:p w:rsidR="00AC3167" w:rsidRPr="00627EAA" w:rsidRDefault="00AC3167" w:rsidP="00627E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27EAA">
                    <w:rPr>
                      <w:rFonts w:ascii="Comic Sans MS" w:hAnsi="Comic Sans MS"/>
                      <w:sz w:val="20"/>
                      <w:szCs w:val="20"/>
                    </w:rPr>
                    <w:t>Analar babalar umudu kesti</w:t>
                  </w:r>
                </w:p>
                <w:p w:rsidR="00AC3167" w:rsidRDefault="00AC3167" w:rsidP="00627E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27EAA">
                    <w:rPr>
                      <w:rFonts w:ascii="Comic Sans MS" w:hAnsi="Comic Sans MS"/>
                      <w:sz w:val="20"/>
                      <w:szCs w:val="20"/>
                    </w:rPr>
                    <w:t>Of gençliğim eyvah</w:t>
                  </w:r>
                </w:p>
                <w:p w:rsidR="00AC3167" w:rsidRDefault="00AC3167" w:rsidP="00627E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C3167" w:rsidRDefault="00AC3167" w:rsidP="00627E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A1FCA">
                    <w:rPr>
                      <w:rFonts w:ascii="Comic Sans MS" w:hAnsi="Comic Sans MS"/>
                      <w:sz w:val="20"/>
                      <w:szCs w:val="20"/>
                    </w:rPr>
                    <w:t>Çanakkale şehri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ve zaferi</w:t>
                  </w:r>
                  <w:r w:rsidRPr="001A1FCA">
                    <w:rPr>
                      <w:rFonts w:ascii="Comic Sans MS" w:hAnsi="Comic Sans MS"/>
                      <w:sz w:val="20"/>
                      <w:szCs w:val="20"/>
                    </w:rPr>
                    <w:t xml:space="preserve"> hakkında kısa açıklamalar yapılır. Çanakkale şehrine ait fotolardan hazırlan slayt sunumu yapılır.</w:t>
                  </w:r>
                </w:p>
                <w:p w:rsidR="00AC3167" w:rsidRDefault="00AC3167" w:rsidP="00D82FC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C3167" w:rsidRPr="00627EAA" w:rsidRDefault="00AC3167" w:rsidP="00D82FC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Çanakkale şehrimiz </w:t>
                  </w:r>
                  <w:r w:rsidRPr="00D82FCA">
                    <w:rPr>
                      <w:rFonts w:ascii="Comic Sans MS" w:hAnsi="Comic Sans MS"/>
                      <w:sz w:val="20"/>
                      <w:szCs w:val="20"/>
                    </w:rPr>
                    <w:t xml:space="preserve"> tarihî ve doğal güzellikler bakımından oldukça zengin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dir.</w:t>
                  </w:r>
                  <w:r w:rsidRPr="00D82FCA">
                    <w:rPr>
                      <w:rFonts w:ascii="Comic Sans MS" w:hAnsi="Comic Sans MS"/>
                      <w:sz w:val="20"/>
                      <w:szCs w:val="20"/>
                    </w:rPr>
                    <w:t xml:space="preserve"> Her yıl 25 Nisan'da düzenlenen Anzac Günü'nde Avustralya ve Yeni Zellanda'dan gelen binlerce turist bölgeye akın etmekte, turizm genellikle Çanakkale Savaşları'nın yaşandığı Gelibolu, Truva Savaşı'na ev sahipliği yapmış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k</w:t>
                  </w:r>
                  <w:r w:rsidRPr="00D82FCA">
                    <w:rPr>
                      <w:rFonts w:ascii="Comic Sans MS" w:hAnsi="Comic Sans MS"/>
                      <w:sz w:val="20"/>
                      <w:szCs w:val="20"/>
                    </w:rPr>
                    <w:t>ent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ler</w:t>
                  </w:r>
                  <w:r w:rsidRPr="00D82FCA">
                    <w:rPr>
                      <w:rFonts w:ascii="Comic Sans MS" w:hAnsi="Comic Sans MS"/>
                      <w:sz w:val="20"/>
                      <w:szCs w:val="20"/>
                    </w:rPr>
                    <w:t>i üzerine odaklıdır.  Yine Çanakkale'de bulunan Gökçeada ve Bozcaada turist çekmektedir.</w:t>
                  </w:r>
                </w:p>
                <w:p w:rsidR="00AC3167" w:rsidRDefault="00AC3167" w:rsidP="00627E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82FCA">
                    <w:rPr>
                      <w:rFonts w:ascii="Comic Sans MS" w:hAnsi="Comic Sans MS"/>
                      <w:sz w:val="20"/>
                      <w:szCs w:val="20"/>
                    </w:rPr>
                    <w:t>Bugün Çanakkale Türkiye'nin en modern çevrelerindendir. Geniş kaldırımları, temiz caddeleri, bakımlı binaları ile örnek bir şehirdir.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Çanakkale’nin </w:t>
                  </w:r>
                  <w:r w:rsidRPr="00D82FCA">
                    <w:rPr>
                      <w:rFonts w:ascii="Comic Sans MS" w:hAnsi="Comic Sans MS"/>
                      <w:sz w:val="20"/>
                      <w:szCs w:val="20"/>
                    </w:rPr>
                    <w:t>zeytin, sardal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ya, peynir helvası ve keşkek yemeği meşhurdur.</w:t>
                  </w:r>
                </w:p>
                <w:p w:rsidR="00AC3167" w:rsidRDefault="00AC3167" w:rsidP="00627E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C3167" w:rsidRDefault="00AC3167" w:rsidP="00627E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Masalara geçilir sanat etkinliği için  gerekli hazırlıklar yapılır ve ÇANAKKALE ŞEHİTLİĞİ proje çalışması olarak yapılır. Tamamlanan ürünler okulun değişik yerlerinde sergilenir.</w:t>
                  </w:r>
                </w:p>
              </w:txbxContent>
            </v:textbox>
          </v:shape>
        </w:pict>
      </w:r>
    </w:p>
    <w:p w:rsidR="00AC3167" w:rsidRPr="00BB3A48" w:rsidRDefault="00AC316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AC3167" w:rsidRDefault="00AC3167" w:rsidP="001470DE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Text Box 9" o:spid="_x0000_s1028" type="#_x0000_t202" style="position:absolute;margin-left:-2.6pt;margin-top:340.8pt;width:273pt;height:57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">
            <v:textbox>
              <w:txbxContent>
                <w:p w:rsidR="00AC3167" w:rsidRPr="006B082C" w:rsidRDefault="00AC3167" w:rsidP="006B082C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B08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</w:p>
                <w:p w:rsidR="00AC3167" w:rsidRPr="006B082C" w:rsidRDefault="00AC3167" w:rsidP="006B08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B082C">
                    <w:rPr>
                      <w:rFonts w:ascii="Comic Sans MS" w:hAnsi="Comic Sans MS"/>
                      <w:sz w:val="20"/>
                      <w:szCs w:val="20"/>
                    </w:rPr>
                    <w:t>Sınıfta engeli olan öğrenciler varsa, engelleri göz önünde bulundurularak etkinlikler düzenlenmelidir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-6.35pt;margin-top:289.25pt;width:280.5pt;height:42.8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">
            <v:textbox>
              <w:txbxContent>
                <w:p w:rsidR="00AC3167" w:rsidRDefault="00AC3167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6.35pt;margin-top:188.05pt;width:276.75pt;height:92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">
            <v:textbox>
              <w:txbxContent>
                <w:p w:rsidR="00AC3167" w:rsidRDefault="00AC3167" w:rsidP="00E94914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AC3167" w:rsidRPr="001A1FCA" w:rsidRDefault="00AC3167" w:rsidP="00E9491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1A1FC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Baraklar,yıldız ve çiçekler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,slayt,çeşitli artık materyaller</w:t>
                  </w:r>
                </w:p>
                <w:p w:rsidR="00AC3167" w:rsidRDefault="00AC3167" w:rsidP="00E94914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</w:p>
                <w:p w:rsidR="00AC3167" w:rsidRPr="001A1FCA" w:rsidRDefault="00AC3167" w:rsidP="00E9491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1A1FC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Çanakkale,şehitlik </w:t>
                  </w:r>
                </w:p>
                <w:p w:rsidR="00AC3167" w:rsidRDefault="00AC3167" w:rsidP="00E94914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AC3167" w:rsidRPr="00436F22" w:rsidRDefault="00AC3167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AC3167" w:rsidRDefault="00AC3167" w:rsidP="001A1F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BAYRAK YARIŞI oyunu oynanır</w:t>
      </w:r>
    </w:p>
    <w:p w:rsidR="00AC3167" w:rsidRPr="00675AC0" w:rsidRDefault="00AC3167" w:rsidP="00675AC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75AC0">
        <w:rPr>
          <w:rFonts w:ascii="Comic Sans MS" w:hAnsi="Comic Sans MS"/>
          <w:sz w:val="20"/>
          <w:szCs w:val="20"/>
        </w:rPr>
        <w:t xml:space="preserve">Çocuklar iki gruba ayrılır. Her gruba kendi arasından konuşarak gruplarına bir isim verir. Başlama çizgisinin </w:t>
      </w:r>
      <w:smartTag w:uri="urn:schemas-microsoft-com:office:smarttags" w:element="metricconverter">
        <w:smartTagPr>
          <w:attr w:name="ProductID" w:val="3 metre"/>
        </w:smartTagPr>
        <w:r w:rsidRPr="00675AC0">
          <w:rPr>
            <w:rFonts w:ascii="Comic Sans MS" w:hAnsi="Comic Sans MS"/>
            <w:sz w:val="20"/>
            <w:szCs w:val="20"/>
          </w:rPr>
          <w:t>3 metre</w:t>
        </w:r>
      </w:smartTag>
      <w:r w:rsidRPr="00675AC0">
        <w:rPr>
          <w:rFonts w:ascii="Comic Sans MS" w:hAnsi="Comic Sans MS"/>
          <w:sz w:val="20"/>
          <w:szCs w:val="20"/>
        </w:rPr>
        <w:t xml:space="preserve"> kadar önüne bir pano asılır. Panoya üzerinde değişik sayılarla yıldız olan bayraklar asılmıştır.</w:t>
      </w:r>
      <w:r>
        <w:rPr>
          <w:rFonts w:ascii="Comic Sans MS" w:hAnsi="Comic Sans MS"/>
          <w:sz w:val="20"/>
          <w:szCs w:val="20"/>
        </w:rPr>
        <w:t xml:space="preserve"> </w:t>
      </w:r>
      <w:r w:rsidRPr="00675AC0">
        <w:rPr>
          <w:rFonts w:ascii="Comic Sans MS" w:hAnsi="Comic Sans MS"/>
          <w:sz w:val="20"/>
          <w:szCs w:val="20"/>
        </w:rPr>
        <w:t xml:space="preserve">Oyun başladığında her iki takımdan birer yarışmacı başlama  çizgisine gelir. </w:t>
      </w:r>
      <w:r>
        <w:rPr>
          <w:rFonts w:ascii="Comic Sans MS" w:hAnsi="Comic Sans MS"/>
          <w:sz w:val="20"/>
          <w:szCs w:val="20"/>
        </w:rPr>
        <w:t xml:space="preserve"> </w:t>
      </w:r>
      <w:r w:rsidRPr="00675AC0">
        <w:rPr>
          <w:rFonts w:ascii="Comic Sans MS" w:hAnsi="Comic Sans MS"/>
          <w:sz w:val="20"/>
          <w:szCs w:val="20"/>
        </w:rPr>
        <w:t>“Üç yıldızlı bayrağa koş yetiş” talimatını verilir. Yıldız sayısı belirtilen bayrağı hangi yarışmacı önce kaparsa o takımın tarafına panoya bir çiçek asılır. İki yarışmacı aynı anda bayrağı tutarsa her iki takımın tarafına çiçek takılır. Oyun gruplardaki tüm çocuklar yarışana kadar devam eder.</w:t>
      </w:r>
      <w:r w:rsidRPr="00675AC0">
        <w:rPr>
          <w:rFonts w:ascii="Comic Sans MS" w:hAnsi="Comic Sans MS"/>
          <w:sz w:val="20"/>
          <w:szCs w:val="20"/>
        </w:rPr>
        <w:tab/>
        <w:t>Hangi taraf daha çok çiçek almışsa o taraf kazanır. Birkaç yarışmacıdan sonra panodaki bayrakların yerleri değiştirilerek çocukların dikkatleri geliştirilir.</w:t>
      </w:r>
    </w:p>
    <w:p w:rsidR="00AC3167" w:rsidRPr="00675AC0" w:rsidRDefault="00AC3167" w:rsidP="00675AC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AC3167" w:rsidRDefault="00AC3167" w:rsidP="00890E89"/>
    <w:p w:rsidR="00AC3167" w:rsidRDefault="00AC3167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AC3167" w:rsidRDefault="00AC3167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Daha önce ÇANAKKALE şehrini gören var mı?                           Çanakkale denince aklınıza neler geliyor?</w:t>
      </w:r>
    </w:p>
    <w:p w:rsidR="00AC3167" w:rsidRDefault="00AC3167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Çanakkale zaferi size neler hissettiriyor?                                 Sanat etkinliğindeki Şehitlik anıtını yaparken neler hissettiniz?</w:t>
      </w:r>
    </w:p>
    <w:p w:rsidR="00AC3167" w:rsidRDefault="00AC3167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Bayrak yarışında zorlandınız mı?                                               Oyunda kaybedince/kazanınca neler hissettiniz?</w:t>
      </w:r>
    </w:p>
    <w:p w:rsidR="00AC3167" w:rsidRDefault="00AC3167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 xml:space="preserve">Eğitim Seti </w:t>
      </w:r>
      <w:r>
        <w:rPr>
          <w:rFonts w:ascii="Comic Sans MS" w:hAnsi="Comic Sans MS"/>
          <w:sz w:val="20"/>
          <w:szCs w:val="20"/>
        </w:rPr>
        <w:t xml:space="preserve">5.sayı/33. </w:t>
      </w:r>
      <w:r w:rsidRPr="00A513E1">
        <w:rPr>
          <w:rFonts w:ascii="Comic Sans MS" w:hAnsi="Comic Sans MS"/>
          <w:sz w:val="20"/>
          <w:szCs w:val="20"/>
        </w:rPr>
        <w:t>sayfa yönerge doğrultusunda yapılır</w:t>
      </w:r>
    </w:p>
    <w:p w:rsidR="00AC3167" w:rsidRDefault="00AC3167" w:rsidP="001470DE"/>
    <w:p w:rsidR="00AC3167" w:rsidRPr="001470DE" w:rsidRDefault="00AC3167" w:rsidP="001470DE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pt;height:183.75pt">
            <v:imagedata r:id="rId7" o:title=""/>
          </v:shape>
        </w:pict>
      </w:r>
      <w:bookmarkStart w:id="0" w:name="_GoBack"/>
      <w:bookmarkEnd w:id="0"/>
    </w:p>
    <w:sectPr w:rsidR="00AC3167" w:rsidRPr="001470DE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167" w:rsidRDefault="00AC3167" w:rsidP="00806A98">
      <w:pPr>
        <w:spacing w:after="0" w:line="240" w:lineRule="auto"/>
      </w:pPr>
      <w:r>
        <w:separator/>
      </w:r>
    </w:p>
  </w:endnote>
  <w:endnote w:type="continuationSeparator" w:id="0">
    <w:p w:rsidR="00AC3167" w:rsidRDefault="00AC3167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167" w:rsidRDefault="00AC3167">
    <w:pPr>
      <w:pStyle w:val="Footer"/>
    </w:pPr>
  </w:p>
  <w:p w:rsidR="00AC3167" w:rsidRDefault="00AC3167">
    <w:pPr>
      <w:pStyle w:val="Footer"/>
    </w:pPr>
  </w:p>
  <w:p w:rsidR="00AC3167" w:rsidRDefault="00AC316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167" w:rsidRDefault="00AC3167" w:rsidP="00806A98">
      <w:pPr>
        <w:spacing w:after="0" w:line="240" w:lineRule="auto"/>
      </w:pPr>
      <w:r>
        <w:separator/>
      </w:r>
    </w:p>
  </w:footnote>
  <w:footnote w:type="continuationSeparator" w:id="0">
    <w:p w:rsidR="00AC3167" w:rsidRDefault="00AC3167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35BC2"/>
    <w:rsid w:val="000614C2"/>
    <w:rsid w:val="00085F3C"/>
    <w:rsid w:val="000867DE"/>
    <w:rsid w:val="00097241"/>
    <w:rsid w:val="000D10F6"/>
    <w:rsid w:val="000D4824"/>
    <w:rsid w:val="000D74E2"/>
    <w:rsid w:val="000F3B1A"/>
    <w:rsid w:val="00102E0B"/>
    <w:rsid w:val="00111DDF"/>
    <w:rsid w:val="00113F35"/>
    <w:rsid w:val="001470DE"/>
    <w:rsid w:val="00150544"/>
    <w:rsid w:val="0015787C"/>
    <w:rsid w:val="00165788"/>
    <w:rsid w:val="001768DA"/>
    <w:rsid w:val="0018560E"/>
    <w:rsid w:val="001A1FCA"/>
    <w:rsid w:val="001A45E0"/>
    <w:rsid w:val="001B4E66"/>
    <w:rsid w:val="001D0122"/>
    <w:rsid w:val="001F341C"/>
    <w:rsid w:val="001F4B0C"/>
    <w:rsid w:val="00206907"/>
    <w:rsid w:val="002134AD"/>
    <w:rsid w:val="00213FA9"/>
    <w:rsid w:val="00215103"/>
    <w:rsid w:val="00216154"/>
    <w:rsid w:val="002201E3"/>
    <w:rsid w:val="00241D3D"/>
    <w:rsid w:val="00245350"/>
    <w:rsid w:val="002A1BCC"/>
    <w:rsid w:val="002B5687"/>
    <w:rsid w:val="002C40DB"/>
    <w:rsid w:val="002F7B42"/>
    <w:rsid w:val="0030759F"/>
    <w:rsid w:val="0031026A"/>
    <w:rsid w:val="00315189"/>
    <w:rsid w:val="003207DB"/>
    <w:rsid w:val="00330AED"/>
    <w:rsid w:val="003607BE"/>
    <w:rsid w:val="00365CD4"/>
    <w:rsid w:val="00382F38"/>
    <w:rsid w:val="00395C6B"/>
    <w:rsid w:val="003A2AC5"/>
    <w:rsid w:val="003A33B0"/>
    <w:rsid w:val="003B14C7"/>
    <w:rsid w:val="003B30BC"/>
    <w:rsid w:val="003C0F4A"/>
    <w:rsid w:val="003C1931"/>
    <w:rsid w:val="003C2D3A"/>
    <w:rsid w:val="003D0F9E"/>
    <w:rsid w:val="003D7926"/>
    <w:rsid w:val="003E04E7"/>
    <w:rsid w:val="003E254C"/>
    <w:rsid w:val="003E71AE"/>
    <w:rsid w:val="00411C7A"/>
    <w:rsid w:val="00430623"/>
    <w:rsid w:val="00436F22"/>
    <w:rsid w:val="00445C4B"/>
    <w:rsid w:val="00445D76"/>
    <w:rsid w:val="00446ED2"/>
    <w:rsid w:val="004470D6"/>
    <w:rsid w:val="00450377"/>
    <w:rsid w:val="00455396"/>
    <w:rsid w:val="00465E58"/>
    <w:rsid w:val="00485716"/>
    <w:rsid w:val="00497BC7"/>
    <w:rsid w:val="004C5BC8"/>
    <w:rsid w:val="004D71CA"/>
    <w:rsid w:val="004D7FC3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B492E"/>
    <w:rsid w:val="005C3EC7"/>
    <w:rsid w:val="005C5442"/>
    <w:rsid w:val="005D35FA"/>
    <w:rsid w:val="00606432"/>
    <w:rsid w:val="00606435"/>
    <w:rsid w:val="00627EAA"/>
    <w:rsid w:val="0064489B"/>
    <w:rsid w:val="00675AC0"/>
    <w:rsid w:val="006836CC"/>
    <w:rsid w:val="006845AE"/>
    <w:rsid w:val="00690D57"/>
    <w:rsid w:val="006B082C"/>
    <w:rsid w:val="006D28C4"/>
    <w:rsid w:val="006D6401"/>
    <w:rsid w:val="006D6FD2"/>
    <w:rsid w:val="0070201C"/>
    <w:rsid w:val="00705541"/>
    <w:rsid w:val="0072462E"/>
    <w:rsid w:val="00760CDC"/>
    <w:rsid w:val="00764F63"/>
    <w:rsid w:val="007706DB"/>
    <w:rsid w:val="00774F9B"/>
    <w:rsid w:val="00785C29"/>
    <w:rsid w:val="00801790"/>
    <w:rsid w:val="00801C8B"/>
    <w:rsid w:val="00802F92"/>
    <w:rsid w:val="008065CB"/>
    <w:rsid w:val="00806A98"/>
    <w:rsid w:val="00832336"/>
    <w:rsid w:val="00835748"/>
    <w:rsid w:val="008363D4"/>
    <w:rsid w:val="008432E8"/>
    <w:rsid w:val="00852BCE"/>
    <w:rsid w:val="0085733F"/>
    <w:rsid w:val="008637FB"/>
    <w:rsid w:val="008854B3"/>
    <w:rsid w:val="008902E4"/>
    <w:rsid w:val="00890E89"/>
    <w:rsid w:val="008978B2"/>
    <w:rsid w:val="008B7296"/>
    <w:rsid w:val="008B77E5"/>
    <w:rsid w:val="008E20FE"/>
    <w:rsid w:val="0091422C"/>
    <w:rsid w:val="0092742D"/>
    <w:rsid w:val="009319CC"/>
    <w:rsid w:val="009322A4"/>
    <w:rsid w:val="009367C8"/>
    <w:rsid w:val="00936A51"/>
    <w:rsid w:val="009372D4"/>
    <w:rsid w:val="00942E94"/>
    <w:rsid w:val="00954DBC"/>
    <w:rsid w:val="00957873"/>
    <w:rsid w:val="00973CDA"/>
    <w:rsid w:val="009A19DD"/>
    <w:rsid w:val="009A20AC"/>
    <w:rsid w:val="009A586A"/>
    <w:rsid w:val="009B2D3F"/>
    <w:rsid w:val="009C2A7A"/>
    <w:rsid w:val="00A0112F"/>
    <w:rsid w:val="00A10CBE"/>
    <w:rsid w:val="00A137A6"/>
    <w:rsid w:val="00A155B2"/>
    <w:rsid w:val="00A16277"/>
    <w:rsid w:val="00A2029B"/>
    <w:rsid w:val="00A513E1"/>
    <w:rsid w:val="00A52598"/>
    <w:rsid w:val="00A54085"/>
    <w:rsid w:val="00A5713F"/>
    <w:rsid w:val="00A62195"/>
    <w:rsid w:val="00A62724"/>
    <w:rsid w:val="00A70267"/>
    <w:rsid w:val="00A83602"/>
    <w:rsid w:val="00A85CB0"/>
    <w:rsid w:val="00A93841"/>
    <w:rsid w:val="00AC3167"/>
    <w:rsid w:val="00AC668E"/>
    <w:rsid w:val="00AD00DF"/>
    <w:rsid w:val="00AD188D"/>
    <w:rsid w:val="00AE1C83"/>
    <w:rsid w:val="00AE40F7"/>
    <w:rsid w:val="00AE4369"/>
    <w:rsid w:val="00AE4AC3"/>
    <w:rsid w:val="00AE611F"/>
    <w:rsid w:val="00B131D1"/>
    <w:rsid w:val="00B242B0"/>
    <w:rsid w:val="00B3367D"/>
    <w:rsid w:val="00B34595"/>
    <w:rsid w:val="00B3737A"/>
    <w:rsid w:val="00B414DB"/>
    <w:rsid w:val="00B64698"/>
    <w:rsid w:val="00B65939"/>
    <w:rsid w:val="00B67CE3"/>
    <w:rsid w:val="00BA482B"/>
    <w:rsid w:val="00BB3A48"/>
    <w:rsid w:val="00BC6104"/>
    <w:rsid w:val="00BD7B62"/>
    <w:rsid w:val="00BE067A"/>
    <w:rsid w:val="00C04AD8"/>
    <w:rsid w:val="00C110B3"/>
    <w:rsid w:val="00C120B6"/>
    <w:rsid w:val="00C246D6"/>
    <w:rsid w:val="00C3789F"/>
    <w:rsid w:val="00C644FA"/>
    <w:rsid w:val="00C66B23"/>
    <w:rsid w:val="00C66DE0"/>
    <w:rsid w:val="00C779FA"/>
    <w:rsid w:val="00C903B4"/>
    <w:rsid w:val="00CA20A7"/>
    <w:rsid w:val="00CA553B"/>
    <w:rsid w:val="00CC216B"/>
    <w:rsid w:val="00CC4080"/>
    <w:rsid w:val="00CE11E7"/>
    <w:rsid w:val="00CE6E6F"/>
    <w:rsid w:val="00D40B9B"/>
    <w:rsid w:val="00D82FCA"/>
    <w:rsid w:val="00D94A26"/>
    <w:rsid w:val="00DB06D5"/>
    <w:rsid w:val="00DE524A"/>
    <w:rsid w:val="00DF1949"/>
    <w:rsid w:val="00E006E9"/>
    <w:rsid w:val="00E109C3"/>
    <w:rsid w:val="00E1402F"/>
    <w:rsid w:val="00E23FD6"/>
    <w:rsid w:val="00E3439D"/>
    <w:rsid w:val="00E4402B"/>
    <w:rsid w:val="00E47557"/>
    <w:rsid w:val="00E53A33"/>
    <w:rsid w:val="00E54A56"/>
    <w:rsid w:val="00E614B8"/>
    <w:rsid w:val="00E62238"/>
    <w:rsid w:val="00E823BB"/>
    <w:rsid w:val="00E8439E"/>
    <w:rsid w:val="00E84F8E"/>
    <w:rsid w:val="00E9352F"/>
    <w:rsid w:val="00E94914"/>
    <w:rsid w:val="00E9611D"/>
    <w:rsid w:val="00EB0D00"/>
    <w:rsid w:val="00EB7872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  <w:rsid w:val="00FE755F"/>
    <w:rsid w:val="00FF1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E0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/>
      <w:b/>
      <w:color w:val="365F91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6A98"/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95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</TotalTime>
  <Pages>3</Pages>
  <Words>333</Words>
  <Characters>1899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11</cp:revision>
  <dcterms:created xsi:type="dcterms:W3CDTF">2015-07-11T22:51:00Z</dcterms:created>
  <dcterms:modified xsi:type="dcterms:W3CDTF">2016-08-27T19:56:00Z</dcterms:modified>
</cp:coreProperties>
</file>